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6149" w14:textId="77777777" w:rsidR="00C54148" w:rsidRPr="00FE5444" w:rsidRDefault="00144C42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E5444">
        <w:rPr>
          <w:sz w:val="64"/>
          <w:szCs w:val="64"/>
        </w:rPr>
        <w:t xml:space="preserve">Starter </w:t>
      </w:r>
      <w:r w:rsidR="002F28B7" w:rsidRPr="00FE5444">
        <w:rPr>
          <w:sz w:val="64"/>
          <w:szCs w:val="64"/>
        </w:rPr>
        <w:t>t</w:t>
      </w:r>
      <w:r w:rsidRPr="00FE5444">
        <w:rPr>
          <w:sz w:val="64"/>
          <w:szCs w:val="64"/>
        </w:rPr>
        <w:t>ask</w:t>
      </w:r>
      <w:r w:rsidR="002F28B7" w:rsidRPr="00FE5444">
        <w:rPr>
          <w:sz w:val="64"/>
          <w:szCs w:val="64"/>
        </w:rPr>
        <w:t>: a</w:t>
      </w:r>
      <w:r w:rsidRPr="00FE5444">
        <w:rPr>
          <w:sz w:val="64"/>
          <w:szCs w:val="64"/>
        </w:rPr>
        <w:t>nswers</w:t>
      </w:r>
    </w:p>
    <w:p w14:paraId="601D0D34" w14:textId="77777777" w:rsidR="006B79AD" w:rsidRPr="00C54148" w:rsidRDefault="00C54148" w:rsidP="00C54148">
      <w:pPr>
        <w:pStyle w:val="Heading3"/>
        <w:tabs>
          <w:tab w:val="left" w:pos="284"/>
        </w:tabs>
        <w:rPr>
          <w:color w:val="4472C4" w:themeColor="accent1"/>
          <w:sz w:val="36"/>
          <w:szCs w:val="36"/>
        </w:rPr>
      </w:pPr>
      <w:r w:rsidRPr="00C54148">
        <w:rPr>
          <w:color w:val="4472C4" w:themeColor="accent1"/>
          <w:sz w:val="36"/>
          <w:szCs w:val="36"/>
        </w:rPr>
        <w:t>Side 1</w:t>
      </w:r>
      <w:r w:rsidR="00144C42" w:rsidRPr="00C54148">
        <w:rPr>
          <w:color w:val="4472C4" w:themeColor="accent1"/>
          <w:sz w:val="36"/>
          <w:szCs w:val="36"/>
        </w:rPr>
        <w:t xml:space="preserve"> </w:t>
      </w:r>
    </w:p>
    <w:tbl>
      <w:tblPr>
        <w:tblStyle w:val="TableGrid1"/>
        <w:tblW w:w="15310" w:type="dxa"/>
        <w:tblInd w:w="-856" w:type="dxa"/>
        <w:tblLook w:val="04A0" w:firstRow="1" w:lastRow="0" w:firstColumn="1" w:lastColumn="0" w:noHBand="0" w:noVBand="1"/>
      </w:tblPr>
      <w:tblGrid>
        <w:gridCol w:w="2141"/>
        <w:gridCol w:w="2694"/>
        <w:gridCol w:w="2959"/>
        <w:gridCol w:w="2696"/>
        <w:gridCol w:w="2573"/>
        <w:gridCol w:w="2247"/>
      </w:tblGrid>
      <w:tr w:rsidR="0062387D" w14:paraId="7A5DDBF4" w14:textId="77777777" w:rsidTr="00191A6E">
        <w:trPr>
          <w:trHeight w:val="1704"/>
        </w:trPr>
        <w:tc>
          <w:tcPr>
            <w:tcW w:w="2141" w:type="dxa"/>
          </w:tcPr>
          <w:p w14:paraId="55905C0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1E268395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1" locked="0" layoutInCell="1" allowOverlap="1" wp14:anchorId="6728A113" wp14:editId="1D5AB733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9" w:type="dxa"/>
          </w:tcPr>
          <w:p w14:paraId="4692B036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4624" behindDoc="1" locked="0" layoutInCell="1" allowOverlap="1" wp14:anchorId="66985DCE" wp14:editId="0895B3D8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10" name="Picture 10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6" w:type="dxa"/>
          </w:tcPr>
          <w:p w14:paraId="047EF398" w14:textId="77777777" w:rsidR="007B07CF" w:rsidRPr="007B07CF" w:rsidRDefault="00482495" w:rsidP="007B07CF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69EF5E7A" wp14:editId="0CC5042E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37465</wp:posOffset>
                  </wp:positionV>
                  <wp:extent cx="457200" cy="999781"/>
                  <wp:effectExtent l="0" t="0" r="0" b="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999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73" w:type="dxa"/>
          </w:tcPr>
          <w:p w14:paraId="1553B7E2" w14:textId="77777777" w:rsidR="007B07CF" w:rsidRPr="007B07CF" w:rsidRDefault="00482495" w:rsidP="007B07CF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39" behindDoc="1" locked="0" layoutInCell="1" allowOverlap="1" wp14:anchorId="1D6E8B6E" wp14:editId="0C7D1380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47" w:type="dxa"/>
          </w:tcPr>
          <w:p w14:paraId="47C20C47" w14:textId="77777777" w:rsidR="007B07CF" w:rsidRPr="007B07CF" w:rsidRDefault="007B07CF" w:rsidP="00142B18">
            <w:pPr>
              <w:spacing w:after="0"/>
              <w:jc w:val="center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76672" behindDoc="1" locked="0" layoutInCell="1" allowOverlap="1" wp14:anchorId="37A00A69" wp14:editId="5A326D17">
                  <wp:simplePos x="0" y="0"/>
                  <wp:positionH relativeFrom="margin">
                    <wp:align>center</wp:align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6350" b="6350"/>
                  <wp:wrapNone/>
                  <wp:docPr id="44" name="Picture 4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07CF" w:rsidRPr="007B07CF" w14:paraId="02B91097" w14:textId="77777777" w:rsidTr="00191A6E">
        <w:trPr>
          <w:trHeight w:val="954"/>
        </w:trPr>
        <w:tc>
          <w:tcPr>
            <w:tcW w:w="2141" w:type="dxa"/>
          </w:tcPr>
          <w:p w14:paraId="7DCC0983" w14:textId="77777777" w:rsidR="007B07CF" w:rsidRPr="007B07CF" w:rsidRDefault="007B07CF" w:rsidP="007B07CF">
            <w:pPr>
              <w:spacing w:after="0"/>
            </w:pPr>
            <w:r w:rsidRPr="007B07CF">
              <w:t>Name of 3D shape</w:t>
            </w:r>
          </w:p>
        </w:tc>
        <w:tc>
          <w:tcPr>
            <w:tcW w:w="2694" w:type="dxa"/>
          </w:tcPr>
          <w:p w14:paraId="1795D9C2" w14:textId="77777777" w:rsidR="007B07CF" w:rsidRPr="00BD471E" w:rsidRDefault="007B07CF" w:rsidP="00BD471E">
            <w:pPr>
              <w:spacing w:after="0"/>
              <w:jc w:val="center"/>
              <w:rPr>
                <w:sz w:val="24"/>
                <w:szCs w:val="24"/>
              </w:rPr>
            </w:pPr>
            <w:r w:rsidRPr="00BD471E">
              <w:rPr>
                <w:sz w:val="24"/>
                <w:szCs w:val="24"/>
              </w:rPr>
              <w:t>Cube</w:t>
            </w:r>
          </w:p>
        </w:tc>
        <w:tc>
          <w:tcPr>
            <w:tcW w:w="2959" w:type="dxa"/>
          </w:tcPr>
          <w:p w14:paraId="6ACFA1FE" w14:textId="77777777" w:rsidR="007B07CF" w:rsidRPr="00BD471E" w:rsidRDefault="007B07CF" w:rsidP="00BD471E">
            <w:pPr>
              <w:spacing w:after="0"/>
              <w:jc w:val="center"/>
              <w:rPr>
                <w:sz w:val="24"/>
                <w:szCs w:val="24"/>
              </w:rPr>
            </w:pPr>
            <w:r w:rsidRPr="00BD471E">
              <w:rPr>
                <w:sz w:val="24"/>
                <w:szCs w:val="24"/>
              </w:rPr>
              <w:t>Cuboid</w:t>
            </w:r>
          </w:p>
        </w:tc>
        <w:tc>
          <w:tcPr>
            <w:tcW w:w="2696" w:type="dxa"/>
          </w:tcPr>
          <w:p w14:paraId="3A868828" w14:textId="77777777" w:rsidR="007B07CF" w:rsidRPr="00BD471E" w:rsidRDefault="007B07CF" w:rsidP="00BD471E">
            <w:pPr>
              <w:spacing w:after="0"/>
              <w:jc w:val="center"/>
              <w:rPr>
                <w:sz w:val="24"/>
                <w:szCs w:val="24"/>
              </w:rPr>
            </w:pPr>
            <w:r w:rsidRPr="00BD471E">
              <w:rPr>
                <w:sz w:val="24"/>
                <w:szCs w:val="24"/>
              </w:rPr>
              <w:t>Cylinder</w:t>
            </w:r>
          </w:p>
        </w:tc>
        <w:tc>
          <w:tcPr>
            <w:tcW w:w="2573" w:type="dxa"/>
          </w:tcPr>
          <w:p w14:paraId="56223C2C" w14:textId="77777777" w:rsidR="007B07CF" w:rsidRPr="00BD471E" w:rsidRDefault="007B07CF" w:rsidP="00BD471E">
            <w:pPr>
              <w:spacing w:after="0"/>
              <w:jc w:val="center"/>
              <w:rPr>
                <w:sz w:val="24"/>
                <w:szCs w:val="24"/>
              </w:rPr>
            </w:pPr>
            <w:r w:rsidRPr="00BD471E">
              <w:rPr>
                <w:sz w:val="24"/>
                <w:szCs w:val="24"/>
              </w:rPr>
              <w:t>Triangular Prism</w:t>
            </w:r>
          </w:p>
        </w:tc>
        <w:tc>
          <w:tcPr>
            <w:tcW w:w="2247" w:type="dxa"/>
          </w:tcPr>
          <w:p w14:paraId="7A6B556C" w14:textId="77777777" w:rsidR="007B07CF" w:rsidRPr="00BD471E" w:rsidRDefault="007B07CF" w:rsidP="00BD471E">
            <w:pPr>
              <w:spacing w:after="0"/>
              <w:jc w:val="center"/>
              <w:rPr>
                <w:sz w:val="24"/>
                <w:szCs w:val="24"/>
              </w:rPr>
            </w:pPr>
            <w:r w:rsidRPr="00BD471E">
              <w:rPr>
                <w:sz w:val="24"/>
                <w:szCs w:val="24"/>
              </w:rPr>
              <w:t>Sphere</w:t>
            </w:r>
          </w:p>
        </w:tc>
      </w:tr>
      <w:tr w:rsidR="007B07CF" w:rsidRPr="007B07CF" w14:paraId="6DB436A7" w14:textId="77777777" w:rsidTr="00191A6E">
        <w:trPr>
          <w:trHeight w:val="366"/>
        </w:trPr>
        <w:tc>
          <w:tcPr>
            <w:tcW w:w="2141" w:type="dxa"/>
          </w:tcPr>
          <w:p w14:paraId="10BE2A2E" w14:textId="77777777" w:rsidR="007B07CF" w:rsidRPr="007B07CF" w:rsidRDefault="007B07CF" w:rsidP="007B07CF">
            <w:pPr>
              <w:spacing w:after="0"/>
            </w:pPr>
            <w:r w:rsidRPr="007B07CF">
              <w:t>Number of faces</w:t>
            </w:r>
          </w:p>
          <w:p w14:paraId="6A64D877" w14:textId="77777777" w:rsidR="007B07CF" w:rsidRPr="007B07CF" w:rsidRDefault="007B07CF" w:rsidP="007B07CF">
            <w:pPr>
              <w:spacing w:after="0"/>
            </w:pPr>
          </w:p>
          <w:p w14:paraId="39D12F16" w14:textId="77777777" w:rsidR="007B07CF" w:rsidRPr="007B07CF" w:rsidRDefault="007B07CF" w:rsidP="007B07CF">
            <w:pPr>
              <w:spacing w:after="0"/>
            </w:pPr>
          </w:p>
          <w:p w14:paraId="29084160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C0C64F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6</w:t>
            </w:r>
          </w:p>
        </w:tc>
        <w:tc>
          <w:tcPr>
            <w:tcW w:w="2959" w:type="dxa"/>
          </w:tcPr>
          <w:p w14:paraId="4A8494A6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6</w:t>
            </w:r>
          </w:p>
        </w:tc>
        <w:tc>
          <w:tcPr>
            <w:tcW w:w="2696" w:type="dxa"/>
          </w:tcPr>
          <w:p w14:paraId="5B4776E0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3</w:t>
            </w:r>
          </w:p>
        </w:tc>
        <w:tc>
          <w:tcPr>
            <w:tcW w:w="2573" w:type="dxa"/>
          </w:tcPr>
          <w:p w14:paraId="5FA84FA8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5</w:t>
            </w:r>
          </w:p>
        </w:tc>
        <w:tc>
          <w:tcPr>
            <w:tcW w:w="2247" w:type="dxa"/>
          </w:tcPr>
          <w:p w14:paraId="5704C987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1</w:t>
            </w:r>
          </w:p>
        </w:tc>
      </w:tr>
      <w:tr w:rsidR="007B07CF" w:rsidRPr="007B07CF" w14:paraId="168F9045" w14:textId="77777777" w:rsidTr="00191A6E">
        <w:trPr>
          <w:trHeight w:val="350"/>
        </w:trPr>
        <w:tc>
          <w:tcPr>
            <w:tcW w:w="2141" w:type="dxa"/>
          </w:tcPr>
          <w:p w14:paraId="35A1931D" w14:textId="77777777" w:rsidR="007B07CF" w:rsidRPr="007B07CF" w:rsidRDefault="007B07CF" w:rsidP="007B07CF">
            <w:pPr>
              <w:spacing w:after="0"/>
            </w:pPr>
            <w:r w:rsidRPr="007B07CF">
              <w:t>Number of vertices</w:t>
            </w:r>
          </w:p>
          <w:p w14:paraId="12958F7D" w14:textId="77777777" w:rsidR="007B07CF" w:rsidRPr="007B07CF" w:rsidRDefault="007B07CF" w:rsidP="007B07CF">
            <w:pPr>
              <w:spacing w:after="0"/>
            </w:pPr>
          </w:p>
          <w:p w14:paraId="0EAE5A9F" w14:textId="77777777" w:rsidR="007B07CF" w:rsidRPr="007B07CF" w:rsidRDefault="007B07CF" w:rsidP="007B07CF">
            <w:pPr>
              <w:spacing w:after="0"/>
            </w:pPr>
          </w:p>
          <w:p w14:paraId="51D73FAE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49B2DFB6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8</w:t>
            </w:r>
          </w:p>
        </w:tc>
        <w:tc>
          <w:tcPr>
            <w:tcW w:w="2959" w:type="dxa"/>
          </w:tcPr>
          <w:p w14:paraId="6E3D195D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8</w:t>
            </w:r>
          </w:p>
        </w:tc>
        <w:tc>
          <w:tcPr>
            <w:tcW w:w="2696" w:type="dxa"/>
          </w:tcPr>
          <w:p w14:paraId="3902F33B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0</w:t>
            </w:r>
          </w:p>
        </w:tc>
        <w:tc>
          <w:tcPr>
            <w:tcW w:w="2573" w:type="dxa"/>
          </w:tcPr>
          <w:p w14:paraId="4139EE62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6</w:t>
            </w:r>
          </w:p>
        </w:tc>
        <w:tc>
          <w:tcPr>
            <w:tcW w:w="2247" w:type="dxa"/>
          </w:tcPr>
          <w:p w14:paraId="667AF82C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0</w:t>
            </w:r>
          </w:p>
        </w:tc>
      </w:tr>
      <w:tr w:rsidR="007B07CF" w:rsidRPr="007B07CF" w14:paraId="2C63FF6E" w14:textId="77777777" w:rsidTr="00191A6E">
        <w:trPr>
          <w:trHeight w:val="350"/>
        </w:trPr>
        <w:tc>
          <w:tcPr>
            <w:tcW w:w="2141" w:type="dxa"/>
          </w:tcPr>
          <w:p w14:paraId="1C9E6A34" w14:textId="77777777" w:rsidR="007B07CF" w:rsidRDefault="007B07CF" w:rsidP="007B07CF">
            <w:pPr>
              <w:spacing w:after="0"/>
            </w:pPr>
            <w:r w:rsidRPr="007B07CF">
              <w:t>Number of edges</w:t>
            </w:r>
          </w:p>
          <w:p w14:paraId="045D1D25" w14:textId="77777777" w:rsidR="00777C05" w:rsidRPr="007B07CF" w:rsidRDefault="00777C05" w:rsidP="007B07CF">
            <w:pPr>
              <w:spacing w:after="0"/>
            </w:pPr>
          </w:p>
          <w:p w14:paraId="0333B62A" w14:textId="77777777" w:rsidR="007B07CF" w:rsidRPr="007B07CF" w:rsidRDefault="007B07CF" w:rsidP="007B07CF">
            <w:pPr>
              <w:spacing w:after="0"/>
            </w:pPr>
          </w:p>
          <w:p w14:paraId="71E012B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39FB4D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12</w:t>
            </w:r>
          </w:p>
        </w:tc>
        <w:tc>
          <w:tcPr>
            <w:tcW w:w="2959" w:type="dxa"/>
          </w:tcPr>
          <w:p w14:paraId="176A9237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12</w:t>
            </w:r>
          </w:p>
        </w:tc>
        <w:tc>
          <w:tcPr>
            <w:tcW w:w="2696" w:type="dxa"/>
          </w:tcPr>
          <w:p w14:paraId="6E780844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2</w:t>
            </w:r>
          </w:p>
        </w:tc>
        <w:tc>
          <w:tcPr>
            <w:tcW w:w="2573" w:type="dxa"/>
          </w:tcPr>
          <w:p w14:paraId="0DE21310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9</w:t>
            </w:r>
          </w:p>
        </w:tc>
        <w:tc>
          <w:tcPr>
            <w:tcW w:w="2247" w:type="dxa"/>
          </w:tcPr>
          <w:p w14:paraId="3502181E" w14:textId="77777777" w:rsidR="007B07CF" w:rsidRPr="007B07CF" w:rsidRDefault="007B07CF" w:rsidP="00BD471E">
            <w:pPr>
              <w:spacing w:after="0"/>
              <w:jc w:val="center"/>
            </w:pPr>
            <w:r w:rsidRPr="007B07CF">
              <w:t>0</w:t>
            </w:r>
          </w:p>
        </w:tc>
      </w:tr>
      <w:tr w:rsidR="007B07CF" w:rsidRPr="007B07CF" w14:paraId="48E111E7" w14:textId="77777777" w:rsidTr="00191A6E">
        <w:trPr>
          <w:trHeight w:val="716"/>
        </w:trPr>
        <w:tc>
          <w:tcPr>
            <w:tcW w:w="2141" w:type="dxa"/>
          </w:tcPr>
          <w:p w14:paraId="0F1FD875" w14:textId="40203498" w:rsidR="00777C05" w:rsidRDefault="007B07CF" w:rsidP="007B07CF">
            <w:pPr>
              <w:spacing w:after="0"/>
            </w:pPr>
            <w:r w:rsidRPr="007B07CF">
              <w:t>Notes</w:t>
            </w:r>
          </w:p>
          <w:p w14:paraId="2E8E8C7A" w14:textId="77777777" w:rsidR="00191A6E" w:rsidRDefault="00191A6E" w:rsidP="007B07CF">
            <w:pPr>
              <w:spacing w:after="0"/>
            </w:pPr>
          </w:p>
          <w:p w14:paraId="53BFADC2" w14:textId="77777777" w:rsidR="00777C05" w:rsidRDefault="00777C05" w:rsidP="007B07CF">
            <w:pPr>
              <w:spacing w:after="0"/>
            </w:pPr>
          </w:p>
          <w:p w14:paraId="7B79E096" w14:textId="77777777" w:rsidR="00777C05" w:rsidRPr="007B07CF" w:rsidRDefault="00777C05" w:rsidP="007B07CF">
            <w:pPr>
              <w:spacing w:after="0"/>
            </w:pPr>
          </w:p>
        </w:tc>
        <w:tc>
          <w:tcPr>
            <w:tcW w:w="2694" w:type="dxa"/>
          </w:tcPr>
          <w:p w14:paraId="0DA9D707" w14:textId="77777777" w:rsidR="007B07CF" w:rsidRPr="007B07CF" w:rsidRDefault="007B07CF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959" w:type="dxa"/>
          </w:tcPr>
          <w:p w14:paraId="47AAD6D3" w14:textId="77777777" w:rsidR="007B07CF" w:rsidRPr="007B07CF" w:rsidRDefault="007B07CF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696" w:type="dxa"/>
          </w:tcPr>
          <w:p w14:paraId="000027BC" w14:textId="5B43FB6B" w:rsidR="007B07CF" w:rsidRPr="00BD471E" w:rsidRDefault="007B07CF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  <w:sz w:val="24"/>
                <w:szCs w:val="24"/>
              </w:rPr>
            </w:pPr>
            <w:r w:rsidRPr="00BD471E">
              <w:rPr>
                <w:rFonts w:asciiTheme="minorHAnsi" w:hAnsiTheme="minorHAnsi" w:cstheme="minorBidi"/>
                <w:noProof/>
                <w:sz w:val="24"/>
                <w:szCs w:val="24"/>
              </w:rPr>
              <w:t>NOT A PRISM BUT HAS THE SAME CROSS</w:t>
            </w:r>
            <w:r w:rsidR="00DD7FF6">
              <w:rPr>
                <w:rFonts w:asciiTheme="minorHAnsi" w:hAnsiTheme="minorHAnsi" w:cstheme="minorBidi"/>
                <w:noProof/>
                <w:sz w:val="24"/>
                <w:szCs w:val="24"/>
              </w:rPr>
              <w:t>-</w:t>
            </w:r>
            <w:r w:rsidRPr="00BD471E">
              <w:rPr>
                <w:rFonts w:asciiTheme="minorHAnsi" w:hAnsiTheme="minorHAnsi" w:cstheme="minorBidi"/>
                <w:noProof/>
                <w:sz w:val="24"/>
                <w:szCs w:val="24"/>
              </w:rPr>
              <w:t>SECTION</w:t>
            </w:r>
          </w:p>
        </w:tc>
        <w:tc>
          <w:tcPr>
            <w:tcW w:w="2573" w:type="dxa"/>
          </w:tcPr>
          <w:p w14:paraId="21010AED" w14:textId="77777777" w:rsidR="007B07CF" w:rsidRPr="00BD471E" w:rsidRDefault="007B07CF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  <w:sz w:val="24"/>
                <w:szCs w:val="24"/>
              </w:rPr>
            </w:pPr>
          </w:p>
        </w:tc>
        <w:tc>
          <w:tcPr>
            <w:tcW w:w="2247" w:type="dxa"/>
          </w:tcPr>
          <w:p w14:paraId="400CDF58" w14:textId="77777777" w:rsidR="007B07CF" w:rsidRPr="00BD471E" w:rsidRDefault="007B07CF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  <w:sz w:val="24"/>
                <w:szCs w:val="24"/>
              </w:rPr>
            </w:pPr>
            <w:r w:rsidRPr="00BD471E">
              <w:rPr>
                <w:rFonts w:asciiTheme="minorHAnsi" w:hAnsiTheme="minorHAnsi" w:cstheme="minorBidi"/>
                <w:noProof/>
                <w:sz w:val="24"/>
                <w:szCs w:val="24"/>
              </w:rPr>
              <w:t>NOT A PRISM</w:t>
            </w:r>
          </w:p>
        </w:tc>
      </w:tr>
    </w:tbl>
    <w:p w14:paraId="2C6D9F40" w14:textId="77777777" w:rsidR="00D806C4" w:rsidRDefault="0089051F" w:rsidP="00FE5444">
      <w:pPr>
        <w:pStyle w:val="Heading3"/>
        <w:tabs>
          <w:tab w:val="left" w:pos="284"/>
        </w:tabs>
      </w:pPr>
      <w:r w:rsidRPr="00C54148">
        <w:rPr>
          <w:color w:val="4472C4" w:themeColor="accent1"/>
          <w:sz w:val="36"/>
          <w:szCs w:val="36"/>
        </w:rPr>
        <w:lastRenderedPageBreak/>
        <w:t xml:space="preserve">Side </w:t>
      </w:r>
      <w:r>
        <w:rPr>
          <w:color w:val="4472C4" w:themeColor="accent1"/>
          <w:sz w:val="36"/>
          <w:szCs w:val="36"/>
        </w:rPr>
        <w:t>2</w:t>
      </w:r>
      <w:r w:rsidRPr="00C54148">
        <w:rPr>
          <w:color w:val="4472C4" w:themeColor="accent1"/>
          <w:sz w:val="36"/>
          <w:szCs w:val="36"/>
        </w:rPr>
        <w:t xml:space="preserve"> </w:t>
      </w:r>
    </w:p>
    <w:tbl>
      <w:tblPr>
        <w:tblStyle w:val="TableGrid1"/>
        <w:tblW w:w="15322" w:type="dxa"/>
        <w:tblInd w:w="-856" w:type="dxa"/>
        <w:tblLook w:val="04A0" w:firstRow="1" w:lastRow="0" w:firstColumn="1" w:lastColumn="0" w:noHBand="0" w:noVBand="1"/>
      </w:tblPr>
      <w:tblGrid>
        <w:gridCol w:w="2183"/>
        <w:gridCol w:w="2747"/>
        <w:gridCol w:w="3018"/>
        <w:gridCol w:w="2638"/>
        <w:gridCol w:w="2456"/>
        <w:gridCol w:w="2280"/>
      </w:tblGrid>
      <w:tr w:rsidR="001B31CC" w:rsidRPr="007B07CF" w14:paraId="06B23B09" w14:textId="77777777" w:rsidTr="005513DA">
        <w:trPr>
          <w:trHeight w:val="1788"/>
        </w:trPr>
        <w:tc>
          <w:tcPr>
            <w:tcW w:w="2183" w:type="dxa"/>
          </w:tcPr>
          <w:p w14:paraId="04832AA7" w14:textId="77777777" w:rsidR="001B31CC" w:rsidRPr="007B07CF" w:rsidRDefault="001B31CC" w:rsidP="001B31CC">
            <w:pPr>
              <w:spacing w:after="0"/>
            </w:pPr>
          </w:p>
        </w:tc>
        <w:tc>
          <w:tcPr>
            <w:tcW w:w="2747" w:type="dxa"/>
          </w:tcPr>
          <w:p w14:paraId="3707F853" w14:textId="3EE2A5B3" w:rsidR="001B31CC" w:rsidRPr="007B07CF" w:rsidRDefault="001B31CC" w:rsidP="001B31CC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98176" behindDoc="1" locked="0" layoutInCell="1" allowOverlap="1" wp14:anchorId="17FB872A" wp14:editId="277D2682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1" name="Picture 1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18" w:type="dxa"/>
          </w:tcPr>
          <w:p w14:paraId="47CE4FB5" w14:textId="0013D381" w:rsidR="001B31CC" w:rsidRPr="007B07CF" w:rsidRDefault="001B31CC" w:rsidP="001B31CC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99200" behindDoc="1" locked="0" layoutInCell="1" allowOverlap="1" wp14:anchorId="13A59A23" wp14:editId="5316F2E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2" name="Picture 2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38" w:type="dxa"/>
          </w:tcPr>
          <w:p w14:paraId="50D4BE80" w14:textId="1EC9D755" w:rsidR="001B31CC" w:rsidRPr="007B07CF" w:rsidRDefault="001B31CC" w:rsidP="001B31CC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40568AE8" wp14:editId="531BB48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3" name="Picture 3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56" w:type="dxa"/>
          </w:tcPr>
          <w:p w14:paraId="0C9D15FC" w14:textId="40F42B29" w:rsidR="001B31CC" w:rsidRPr="007B07CF" w:rsidRDefault="001B31CC" w:rsidP="001B31CC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7228A4C6" wp14:editId="1C463AD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5" name="Picture 5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0" w:type="dxa"/>
          </w:tcPr>
          <w:p w14:paraId="01612417" w14:textId="542CA355" w:rsidR="001B31CC" w:rsidRPr="007B07CF" w:rsidRDefault="001B31CC" w:rsidP="001B31CC">
            <w:pPr>
              <w:spacing w:after="0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702272" behindDoc="1" locked="0" layoutInCell="1" allowOverlap="1" wp14:anchorId="4F82CDDE" wp14:editId="3BBA10EE">
                  <wp:simplePos x="0" y="0"/>
                  <wp:positionH relativeFrom="margin">
                    <wp:align>center</wp:align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6350" b="6350"/>
                  <wp:wrapNone/>
                  <wp:docPr id="6" name="Picture 6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806C4" w:rsidRPr="007B07CF" w14:paraId="49F0716B" w14:textId="77777777" w:rsidTr="005513DA">
        <w:trPr>
          <w:trHeight w:val="1588"/>
        </w:trPr>
        <w:tc>
          <w:tcPr>
            <w:tcW w:w="2183" w:type="dxa"/>
          </w:tcPr>
          <w:p w14:paraId="7E8F6FFB" w14:textId="77777777" w:rsidR="0089051F" w:rsidRDefault="00D806C4" w:rsidP="00D806C4">
            <w:r>
              <w:t xml:space="preserve">Sketch the </w:t>
            </w:r>
            <w:r w:rsidRPr="00D87F83">
              <w:t xml:space="preserve">2D </w:t>
            </w:r>
            <w:r>
              <w:t>shape of c</w:t>
            </w:r>
            <w:r w:rsidRPr="00D87F83">
              <w:t>ross-section</w:t>
            </w:r>
          </w:p>
          <w:p w14:paraId="5FC7DFDD" w14:textId="77777777" w:rsidR="0089051F" w:rsidRDefault="0089051F" w:rsidP="00D806C4"/>
          <w:p w14:paraId="11E40445" w14:textId="77777777" w:rsidR="00D806C4" w:rsidRPr="007B07CF" w:rsidRDefault="00D806C4" w:rsidP="003B0C6A">
            <w:pPr>
              <w:spacing w:after="0"/>
            </w:pPr>
          </w:p>
        </w:tc>
        <w:tc>
          <w:tcPr>
            <w:tcW w:w="2747" w:type="dxa"/>
          </w:tcPr>
          <w:p w14:paraId="73847C84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6B44421" wp14:editId="3FC663D4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105410</wp:posOffset>
                      </wp:positionV>
                      <wp:extent cx="809625" cy="810000"/>
                      <wp:effectExtent l="0" t="0" r="28575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8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E0728" id="Rectangle 27" o:spid="_x0000_s1026" style="position:absolute;margin-left:28.6pt;margin-top:8.3pt;width:63.75pt;height:6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" filled="f" strokecolor="#1f3763 [1604]" strokeweight="1pt"/>
                  </w:pict>
                </mc:Fallback>
              </mc:AlternateContent>
            </w:r>
          </w:p>
        </w:tc>
        <w:tc>
          <w:tcPr>
            <w:tcW w:w="3018" w:type="dxa"/>
          </w:tcPr>
          <w:p w14:paraId="3CA9CFA9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BEBFF4" wp14:editId="0CD6BE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285750</wp:posOffset>
                      </wp:positionV>
                      <wp:extent cx="1409700" cy="342900"/>
                      <wp:effectExtent l="0" t="0" r="19050" b="1905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2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AFC13C4" id="Rectangle 28" o:spid="_x0000_s1026" style="position:absolute;margin-left:8.5pt;margin-top:22.5pt;width:111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" filled="f" strokecolor="#1f3763 [1604]" strokeweight="1pt"/>
                  </w:pict>
                </mc:Fallback>
              </mc:AlternateContent>
            </w:r>
          </w:p>
        </w:tc>
        <w:tc>
          <w:tcPr>
            <w:tcW w:w="2638" w:type="dxa"/>
          </w:tcPr>
          <w:p w14:paraId="59905C09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559B318" wp14:editId="7D386134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180975</wp:posOffset>
                      </wp:positionV>
                      <wp:extent cx="619125" cy="657225"/>
                      <wp:effectExtent l="0" t="0" r="28575" b="28575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6572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6A430F9F" id="Oval 31" o:spid="_x0000_s1026" style="position:absolute;margin-left:27.8pt;margin-top:14.25pt;width:48.75pt;height:5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" filled="f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456" w:type="dxa"/>
          </w:tcPr>
          <w:p w14:paraId="1227B6B7" w14:textId="77777777" w:rsidR="00D806C4" w:rsidRPr="007B07CF" w:rsidRDefault="0089051F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F5FEA6" wp14:editId="563722C2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149225</wp:posOffset>
                      </wp:positionV>
                      <wp:extent cx="571500" cy="688975"/>
                      <wp:effectExtent l="19050" t="19050" r="38100" b="15875"/>
                      <wp:wrapNone/>
                      <wp:docPr id="29" name="Isosceles Tri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688975"/>
                              </a:xfrm>
                              <a:prstGeom prst="triangl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6CFA695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9" o:spid="_x0000_s1026" type="#_x0000_t5" style="position:absolute;margin-left:34.95pt;margin-top:11.75pt;width:45pt;height:5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" filled="f" strokecolor="#1f3763 [1604]" strokeweight="1pt"/>
                  </w:pict>
                </mc:Fallback>
              </mc:AlternateContent>
            </w:r>
          </w:p>
        </w:tc>
        <w:tc>
          <w:tcPr>
            <w:tcW w:w="2280" w:type="dxa"/>
          </w:tcPr>
          <w:p w14:paraId="18993E1C" w14:textId="77777777" w:rsidR="00D806C4" w:rsidRPr="007B07CF" w:rsidRDefault="00D806C4" w:rsidP="003B0C6A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C3D6171" wp14:editId="58AD0691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142875</wp:posOffset>
                      </wp:positionV>
                      <wp:extent cx="647700" cy="676275"/>
                      <wp:effectExtent l="0" t="0" r="19050" b="28575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7627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3FC0F5" id="Oval 30" o:spid="_x0000_s1026" style="position:absolute;margin-left:26.85pt;margin-top:11.25pt;width:51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" filled="f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D806C4" w:rsidRPr="007B07CF" w14:paraId="7D1C08B6" w14:textId="77777777" w:rsidTr="005513DA">
        <w:trPr>
          <w:trHeight w:val="1948"/>
        </w:trPr>
        <w:tc>
          <w:tcPr>
            <w:tcW w:w="2183" w:type="dxa"/>
          </w:tcPr>
          <w:p w14:paraId="283BE705" w14:textId="77777777" w:rsidR="00D806C4" w:rsidRPr="007B07CF" w:rsidRDefault="00D806C4" w:rsidP="00D806C4">
            <w:pPr>
              <w:spacing w:after="0"/>
            </w:pPr>
            <w:r>
              <w:t>A</w:t>
            </w:r>
            <w:r w:rsidRPr="00D87F83">
              <w:t>rea of cross-section</w:t>
            </w:r>
            <w:r>
              <w:t xml:space="preserve"> shape. What is the formula?</w:t>
            </w:r>
          </w:p>
        </w:tc>
        <w:tc>
          <w:tcPr>
            <w:tcW w:w="2747" w:type="dxa"/>
          </w:tcPr>
          <w:p w14:paraId="1D1A79CB" w14:textId="7083833C" w:rsidR="00D806C4" w:rsidRPr="007B07CF" w:rsidRDefault="00AF34A3" w:rsidP="00BD471E">
            <w:pPr>
              <w:spacing w:after="0"/>
              <w:jc w:val="center"/>
            </w:pPr>
            <w:r>
              <w:t>b</w:t>
            </w:r>
            <w:r w:rsidR="00D806C4">
              <w:t xml:space="preserve">ase </w:t>
            </w:r>
            <w:r w:rsidR="005513DA">
              <w:t>×</w:t>
            </w:r>
            <w:r w:rsidR="00D806C4">
              <w:t xml:space="preserve"> height</w:t>
            </w:r>
          </w:p>
        </w:tc>
        <w:tc>
          <w:tcPr>
            <w:tcW w:w="3018" w:type="dxa"/>
          </w:tcPr>
          <w:p w14:paraId="1BBF2575" w14:textId="5E52D9CD" w:rsidR="00D806C4" w:rsidRPr="007B07CF" w:rsidRDefault="00AF34A3" w:rsidP="00BD471E">
            <w:pPr>
              <w:spacing w:after="0"/>
              <w:jc w:val="center"/>
            </w:pPr>
            <w:r>
              <w:t>b</w:t>
            </w:r>
            <w:r w:rsidR="00D806C4">
              <w:t xml:space="preserve">ase </w:t>
            </w:r>
            <w:r w:rsidR="005513DA">
              <w:t xml:space="preserve">× </w:t>
            </w:r>
            <w:r w:rsidR="00D806C4">
              <w:t>height</w:t>
            </w:r>
          </w:p>
        </w:tc>
        <w:tc>
          <w:tcPr>
            <w:tcW w:w="2638" w:type="dxa"/>
          </w:tcPr>
          <w:p w14:paraId="0F0CC2A3" w14:textId="77777777" w:rsidR="00D806C4" w:rsidRPr="0089051F" w:rsidRDefault="00D806C4" w:rsidP="00BD471E">
            <w:pPr>
              <w:spacing w:after="0"/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A=π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56" w:type="dxa"/>
          </w:tcPr>
          <w:p w14:paraId="7793A57A" w14:textId="394230D0" w:rsidR="00D806C4" w:rsidRPr="007B07CF" w:rsidRDefault="00EE53F4" w:rsidP="00BD471E">
            <w:pPr>
              <w:spacing w:after="0"/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D806C4">
              <w:rPr>
                <w:rFonts w:eastAsiaTheme="minorEastAsia"/>
              </w:rPr>
              <w:t xml:space="preserve"> </w:t>
            </w:r>
            <w:r w:rsidR="005513DA">
              <w:rPr>
                <w:rFonts w:eastAsiaTheme="minorEastAsia"/>
              </w:rPr>
              <w:t xml:space="preserve">× </w:t>
            </w:r>
            <w:r w:rsidR="00AF34A3">
              <w:rPr>
                <w:rFonts w:eastAsiaTheme="minorEastAsia"/>
              </w:rPr>
              <w:t>b</w:t>
            </w:r>
            <w:r w:rsidR="00D806C4">
              <w:t xml:space="preserve">ase </w:t>
            </w:r>
            <w:r w:rsidR="005513DA">
              <w:t xml:space="preserve">× </w:t>
            </w:r>
            <w:r>
              <w:t>h</w:t>
            </w:r>
            <w:r w:rsidR="00D806C4">
              <w:t>eight</w:t>
            </w:r>
          </w:p>
        </w:tc>
        <w:tc>
          <w:tcPr>
            <w:tcW w:w="2280" w:type="dxa"/>
          </w:tcPr>
          <w:p w14:paraId="00BBA8FE" w14:textId="556F199F" w:rsidR="0089051F" w:rsidRDefault="00D806C4" w:rsidP="00B70795">
            <w:pPr>
              <w:jc w:val="center"/>
            </w:pPr>
            <w:r w:rsidRPr="004661AD">
              <w:t>Cross</w:t>
            </w:r>
            <w:r w:rsidR="00B70795">
              <w:t>-</w:t>
            </w:r>
            <w:r w:rsidRPr="004661AD">
              <w:t>section is a circle</w:t>
            </w:r>
            <w:r w:rsidR="00B70795">
              <w:t xml:space="preserve"> </w:t>
            </w:r>
            <w:r w:rsidRPr="004661AD">
              <w:t>but it is NOT the same</w:t>
            </w:r>
            <w:r w:rsidR="00B70795">
              <w:t xml:space="preserve"> </w:t>
            </w:r>
            <w:r w:rsidRPr="004661AD">
              <w:t>size throughout its length</w:t>
            </w:r>
          </w:p>
          <w:p w14:paraId="3A4ED3B1" w14:textId="77777777" w:rsidR="0089051F" w:rsidRPr="007B07CF" w:rsidRDefault="0089051F" w:rsidP="00BD471E">
            <w:pPr>
              <w:spacing w:after="0"/>
              <w:jc w:val="center"/>
            </w:pPr>
          </w:p>
        </w:tc>
      </w:tr>
      <w:tr w:rsidR="00D806C4" w:rsidRPr="007B07CF" w14:paraId="25F254CD" w14:textId="77777777" w:rsidTr="005513DA">
        <w:trPr>
          <w:trHeight w:val="733"/>
        </w:trPr>
        <w:tc>
          <w:tcPr>
            <w:tcW w:w="2183" w:type="dxa"/>
          </w:tcPr>
          <w:p w14:paraId="37872A80" w14:textId="77777777" w:rsidR="00D806C4" w:rsidRDefault="00D806C4" w:rsidP="00D806C4">
            <w:pPr>
              <w:spacing w:after="0"/>
            </w:pPr>
            <w:r w:rsidRPr="007B07CF">
              <w:t>Notes</w:t>
            </w:r>
          </w:p>
          <w:p w14:paraId="5776380E" w14:textId="77777777" w:rsidR="00D806C4" w:rsidRDefault="00D806C4" w:rsidP="00D806C4">
            <w:pPr>
              <w:spacing w:after="0"/>
            </w:pPr>
          </w:p>
          <w:p w14:paraId="6D515CD5" w14:textId="77777777" w:rsidR="00D806C4" w:rsidRDefault="00D806C4" w:rsidP="00D806C4">
            <w:pPr>
              <w:spacing w:after="0"/>
            </w:pPr>
          </w:p>
          <w:p w14:paraId="656338DC" w14:textId="77777777" w:rsidR="00D806C4" w:rsidRDefault="00D806C4" w:rsidP="00D806C4">
            <w:pPr>
              <w:spacing w:after="0"/>
            </w:pPr>
          </w:p>
          <w:p w14:paraId="2A8935E7" w14:textId="77777777" w:rsidR="00D806C4" w:rsidRDefault="00D806C4" w:rsidP="00D806C4">
            <w:pPr>
              <w:spacing w:after="0"/>
            </w:pPr>
          </w:p>
          <w:p w14:paraId="6CE59A8F" w14:textId="77777777" w:rsidR="00D806C4" w:rsidRPr="007B07CF" w:rsidRDefault="00D806C4" w:rsidP="00D806C4">
            <w:pPr>
              <w:spacing w:after="0"/>
            </w:pPr>
          </w:p>
        </w:tc>
        <w:tc>
          <w:tcPr>
            <w:tcW w:w="2747" w:type="dxa"/>
          </w:tcPr>
          <w:p w14:paraId="3F675044" w14:textId="77777777" w:rsidR="00D806C4" w:rsidRPr="007B07CF" w:rsidRDefault="00D806C4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3018" w:type="dxa"/>
          </w:tcPr>
          <w:p w14:paraId="797F2554" w14:textId="77777777" w:rsidR="00D806C4" w:rsidRPr="007B07CF" w:rsidRDefault="00D806C4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638" w:type="dxa"/>
          </w:tcPr>
          <w:p w14:paraId="1DC8058C" w14:textId="77777777" w:rsidR="00D806C4" w:rsidRPr="007B07CF" w:rsidRDefault="00D806C4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456" w:type="dxa"/>
          </w:tcPr>
          <w:p w14:paraId="1D89936B" w14:textId="77777777" w:rsidR="00D806C4" w:rsidRPr="007B07CF" w:rsidRDefault="00D806C4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</w:p>
        </w:tc>
        <w:tc>
          <w:tcPr>
            <w:tcW w:w="2280" w:type="dxa"/>
          </w:tcPr>
          <w:p w14:paraId="41E93541" w14:textId="77777777" w:rsidR="00D806C4" w:rsidRDefault="00D806C4" w:rsidP="00BD471E">
            <w:pPr>
              <w:jc w:val="center"/>
            </w:pPr>
            <w:r>
              <w:t>Volume of a sphere</w:t>
            </w:r>
          </w:p>
          <w:p w14:paraId="2AACE019" w14:textId="77777777" w:rsidR="00D806C4" w:rsidRDefault="00D806C4" w:rsidP="00BD471E">
            <w:pPr>
              <w:jc w:val="center"/>
            </w:pPr>
            <w:r>
              <w:t xml:space="preserve">Volume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</w:p>
          <w:p w14:paraId="451DDE9F" w14:textId="77777777" w:rsidR="00D806C4" w:rsidRPr="007B07CF" w:rsidRDefault="00D806C4" w:rsidP="00BD471E">
            <w:pPr>
              <w:spacing w:after="0"/>
              <w:jc w:val="center"/>
              <w:rPr>
                <w:rFonts w:asciiTheme="minorHAnsi" w:hAnsiTheme="minorHAnsi" w:cstheme="minorBidi"/>
                <w:noProof/>
              </w:rPr>
            </w:pPr>
            <w:r>
              <w:t>Surface area = 4</w:t>
            </w:r>
            <w:r w:rsidRPr="00EB7BF9">
              <w:rPr>
                <w:rFonts w:ascii="Cambria Math" w:eastAsiaTheme="minorEastAsia" w:hAnsi="Cambria Math"/>
                <w:i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</w:tbl>
    <w:p w14:paraId="5CAC0A8C" w14:textId="77777777" w:rsidR="00C54148" w:rsidRDefault="00C54148" w:rsidP="007B07CF">
      <w:pPr>
        <w:spacing w:after="0"/>
      </w:pPr>
    </w:p>
    <w:p w14:paraId="4F1D810A" w14:textId="77777777" w:rsidR="00C54148" w:rsidRDefault="00C54148" w:rsidP="007B07CF">
      <w:pPr>
        <w:spacing w:after="0"/>
      </w:pPr>
    </w:p>
    <w:p w14:paraId="351AFB54" w14:textId="77777777" w:rsidR="0025651C" w:rsidRDefault="0025651C" w:rsidP="0025651C"/>
    <w:sectPr w:rsidR="0025651C" w:rsidSect="00FE5444">
      <w:headerReference w:type="default" r:id="rId16"/>
      <w:footerReference w:type="default" r:id="rId17"/>
      <w:pgSz w:w="16840" w:h="11900" w:orient="landscape"/>
      <w:pgMar w:top="1276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B681" w14:textId="77777777" w:rsidR="00072C45" w:rsidRDefault="00072C45" w:rsidP="00F96C86">
      <w:r>
        <w:separator/>
      </w:r>
    </w:p>
  </w:endnote>
  <w:endnote w:type="continuationSeparator" w:id="0">
    <w:p w14:paraId="16F4FA18" w14:textId="77777777" w:rsidR="00072C45" w:rsidRDefault="00072C4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C04B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00900" w14:textId="77777777" w:rsidR="00072C45" w:rsidRDefault="00072C45" w:rsidP="00F96C86">
      <w:r>
        <w:separator/>
      </w:r>
    </w:p>
  </w:footnote>
  <w:footnote w:type="continuationSeparator" w:id="0">
    <w:p w14:paraId="2DF8FD2C" w14:textId="77777777" w:rsidR="00072C45" w:rsidRDefault="00072C4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8E34" w14:textId="77777777" w:rsidR="00176D46" w:rsidRPr="002335F6" w:rsidRDefault="004534F2" w:rsidP="00FE544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23604A5" wp14:editId="1D5D218F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8" name="Picture 3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8DD28EB" wp14:editId="77777B2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DBCD226" wp14:editId="0FD6D832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40" name="Picture 4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42"/>
    <w:rsid w:val="00000790"/>
    <w:rsid w:val="00007622"/>
    <w:rsid w:val="00021D16"/>
    <w:rsid w:val="00023C3F"/>
    <w:rsid w:val="00026485"/>
    <w:rsid w:val="00040DC4"/>
    <w:rsid w:val="00052590"/>
    <w:rsid w:val="00071591"/>
    <w:rsid w:val="00072C45"/>
    <w:rsid w:val="00080588"/>
    <w:rsid w:val="000A0849"/>
    <w:rsid w:val="000B58C5"/>
    <w:rsid w:val="000B6024"/>
    <w:rsid w:val="000C0CDD"/>
    <w:rsid w:val="000D250C"/>
    <w:rsid w:val="000D328B"/>
    <w:rsid w:val="000D3A31"/>
    <w:rsid w:val="000E59C3"/>
    <w:rsid w:val="00103FA2"/>
    <w:rsid w:val="00112918"/>
    <w:rsid w:val="00114864"/>
    <w:rsid w:val="001426FE"/>
    <w:rsid w:val="00142B18"/>
    <w:rsid w:val="00144C42"/>
    <w:rsid w:val="00146339"/>
    <w:rsid w:val="00165E63"/>
    <w:rsid w:val="00166B26"/>
    <w:rsid w:val="0017415A"/>
    <w:rsid w:val="001749A6"/>
    <w:rsid w:val="00176D46"/>
    <w:rsid w:val="00191A6E"/>
    <w:rsid w:val="001B31C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28B7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7044D"/>
    <w:rsid w:val="00482495"/>
    <w:rsid w:val="004A5561"/>
    <w:rsid w:val="004C17B3"/>
    <w:rsid w:val="004F3CC9"/>
    <w:rsid w:val="00515261"/>
    <w:rsid w:val="00520BD4"/>
    <w:rsid w:val="00527066"/>
    <w:rsid w:val="00531007"/>
    <w:rsid w:val="005445CC"/>
    <w:rsid w:val="005513DA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387D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5DBD"/>
    <w:rsid w:val="0070778D"/>
    <w:rsid w:val="00720115"/>
    <w:rsid w:val="00736519"/>
    <w:rsid w:val="00755C2E"/>
    <w:rsid w:val="00765C0F"/>
    <w:rsid w:val="00775890"/>
    <w:rsid w:val="00777C05"/>
    <w:rsid w:val="00795759"/>
    <w:rsid w:val="007A4890"/>
    <w:rsid w:val="007B07CF"/>
    <w:rsid w:val="007B305B"/>
    <w:rsid w:val="007C2BB7"/>
    <w:rsid w:val="007D13E0"/>
    <w:rsid w:val="007D556D"/>
    <w:rsid w:val="007D7C49"/>
    <w:rsid w:val="007E456E"/>
    <w:rsid w:val="0081468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051F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4E68"/>
    <w:rsid w:val="009C5D3E"/>
    <w:rsid w:val="009D4119"/>
    <w:rsid w:val="00A1728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34A3"/>
    <w:rsid w:val="00B040C6"/>
    <w:rsid w:val="00B24982"/>
    <w:rsid w:val="00B70795"/>
    <w:rsid w:val="00B76298"/>
    <w:rsid w:val="00B80A3F"/>
    <w:rsid w:val="00B95FDB"/>
    <w:rsid w:val="00B970F8"/>
    <w:rsid w:val="00BA33D5"/>
    <w:rsid w:val="00BA5073"/>
    <w:rsid w:val="00BC3620"/>
    <w:rsid w:val="00BC73E7"/>
    <w:rsid w:val="00BD471E"/>
    <w:rsid w:val="00BE03CE"/>
    <w:rsid w:val="00BF6268"/>
    <w:rsid w:val="00BF6E23"/>
    <w:rsid w:val="00C26896"/>
    <w:rsid w:val="00C27663"/>
    <w:rsid w:val="00C327F1"/>
    <w:rsid w:val="00C44410"/>
    <w:rsid w:val="00C44953"/>
    <w:rsid w:val="00C45DED"/>
    <w:rsid w:val="00C54148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06C4"/>
    <w:rsid w:val="00D95650"/>
    <w:rsid w:val="00D9679B"/>
    <w:rsid w:val="00DC38B2"/>
    <w:rsid w:val="00DD3B43"/>
    <w:rsid w:val="00DD7FF6"/>
    <w:rsid w:val="00E33B68"/>
    <w:rsid w:val="00E41A15"/>
    <w:rsid w:val="00E5121E"/>
    <w:rsid w:val="00E54096"/>
    <w:rsid w:val="00E607E6"/>
    <w:rsid w:val="00E61DDF"/>
    <w:rsid w:val="00E630FA"/>
    <w:rsid w:val="00E71A47"/>
    <w:rsid w:val="00E72648"/>
    <w:rsid w:val="00E73E97"/>
    <w:rsid w:val="00E86247"/>
    <w:rsid w:val="00EA134B"/>
    <w:rsid w:val="00EB1425"/>
    <w:rsid w:val="00EB313C"/>
    <w:rsid w:val="00ED3559"/>
    <w:rsid w:val="00ED5AA9"/>
    <w:rsid w:val="00EE53F4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550D"/>
    <w:rsid w:val="00F96A70"/>
    <w:rsid w:val="00F96C86"/>
    <w:rsid w:val="00FB307C"/>
    <w:rsid w:val="00FB3A84"/>
    <w:rsid w:val="00FB6507"/>
    <w:rsid w:val="00FC61B5"/>
    <w:rsid w:val="00FE5444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B22CB6"/>
  <w15:docId w15:val="{B43A2C7F-179D-4D68-A09A-12E089F0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148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4472C4" w:themeColor="accent1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4472C4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54148"/>
    <w:rPr>
      <w:rFonts w:ascii="Arial" w:eastAsiaTheme="majorEastAsia" w:hAnsi="Arial" w:cs="Arial"/>
      <w:b/>
      <w:bCs/>
      <w:color w:val="4472C4" w:themeColor="accent1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7B07C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4472C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8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10</cp:revision>
  <cp:lastPrinted>2021-03-09T11:45:00Z</cp:lastPrinted>
  <dcterms:created xsi:type="dcterms:W3CDTF">2023-03-27T21:33:00Z</dcterms:created>
  <dcterms:modified xsi:type="dcterms:W3CDTF">2023-04-20T01:17:00Z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